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DE25C2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DE25C2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การขอประทับตรารับรองหนังสือมอบอำนาจขอรหัสประจำตัวผู้ประกอบการเครื่องสำอาง</w:t>
      </w:r>
    </w:p>
    <w:p w:rsidR="00D239AD" w:rsidRPr="00DE25C2" w:rsidRDefault="00D239AD" w:rsidP="00D239AD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DE25C2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DE25C2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DE25C2">
        <w:rPr>
          <w:rFonts w:ascii="TH SarabunPSK" w:hAnsi="TH SarabunPSK" w:cs="TH SarabunPSK"/>
          <w:sz w:val="32"/>
          <w:szCs w:val="32"/>
          <w:lang w:bidi="th-TH"/>
        </w:rPr>
        <w:t>:</w:t>
      </w:r>
      <w:r w:rsidR="00B03624" w:rsidRPr="00DE25C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667047">
        <w:rPr>
          <w:rFonts w:ascii="TH SarabunPSK" w:hAnsi="TH SarabunPSK" w:cs="TH SarabunPSK" w:hint="cs"/>
          <w:sz w:val="32"/>
          <w:szCs w:val="32"/>
          <w:cs/>
          <w:lang w:bidi="th-TH"/>
        </w:rPr>
        <w:t>สำนักงานสาธารณสุขจังหวัดแพร่</w:t>
      </w:r>
    </w:p>
    <w:p w:rsidR="00D239AD" w:rsidRPr="00DE25C2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DE25C2">
        <w:rPr>
          <w:rFonts w:ascii="TH SarabunPSK" w:hAnsi="TH SarabunPSK" w:cs="TH SarabunPSK"/>
          <w:sz w:val="32"/>
          <w:szCs w:val="32"/>
          <w:lang w:bidi="th-TH"/>
        </w:rPr>
        <w:t>:</w:t>
      </w:r>
      <w:r w:rsidR="00B03624" w:rsidRPr="00DE25C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DE25C2" w:rsidRDefault="009E3910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25C2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3DEF0100" wp14:editId="15062A4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1333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2B2D62" w:rsidRPr="00DE25C2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DE25C2">
        <w:rPr>
          <w:rFonts w:ascii="TH SarabunPSK" w:hAnsi="TH SarabunPSK" w:cs="TH SarabunPSK"/>
          <w:sz w:val="32"/>
          <w:szCs w:val="32"/>
          <w:lang w:bidi="th-TH"/>
        </w:rPr>
        <w:t>:</w:t>
      </w:r>
      <w:r w:rsidR="00B03624" w:rsidRPr="00DE25C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การขอประทับตรารับรองหนังสือมอบอำนาจขอรหัสประจำตัวผู้ประกอบการเครื่องสำอาง</w:t>
      </w:r>
    </w:p>
    <w:p w:rsidR="00132E1B" w:rsidRPr="00DE25C2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 w:rsidR="00B03624" w:rsidRPr="00DE25C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สำนักงาน</w:t>
      </w:r>
      <w:r w:rsidR="00667047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:rsidR="00132E1B" w:rsidRPr="00DE25C2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="00C81DB8"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 w:rsidR="00B03624"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132E1B" w:rsidRPr="00DE25C2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="00C81DB8"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  <w:r w:rsidR="00B03624" w:rsidRPr="00DE25C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อนุมัติ</w:t>
      </w: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132E1B" w:rsidRPr="00DE25C2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DE25C2" w:rsidRPr="00DE25C2" w:rsidTr="008C1396">
        <w:tc>
          <w:tcPr>
            <w:tcW w:w="675" w:type="dxa"/>
          </w:tcPr>
          <w:p w:rsidR="00394708" w:rsidRPr="00DE25C2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DE25C2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เครื่องสำอาง</w:t>
            </w:r>
            <w:r w:rsidR="0079234D" w:rsidRPr="00DE25C2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2535</w:t>
            </w:r>
          </w:p>
        </w:tc>
      </w:tr>
      <w:tr w:rsidR="00DE25C2" w:rsidRPr="00DE25C2" w:rsidTr="008C1396">
        <w:tc>
          <w:tcPr>
            <w:tcW w:w="675" w:type="dxa"/>
          </w:tcPr>
          <w:p w:rsidR="00394708" w:rsidRPr="00DE25C2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DE25C2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กฎกระทรวงกำหนดหลักเกณฑ์และวิธีการแจ้งการผลิตเพื่อขายหรือนำเข้าเพื่อขายเครื่องสำอางควบคุม</w:t>
            </w:r>
            <w:r w:rsidR="00B03624" w:rsidRPr="00DE25C2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2553</w:t>
            </w:r>
          </w:p>
        </w:tc>
      </w:tr>
      <w:tr w:rsidR="00DE25C2" w:rsidRPr="00DE25C2" w:rsidTr="008C1396">
        <w:tc>
          <w:tcPr>
            <w:tcW w:w="675" w:type="dxa"/>
          </w:tcPr>
          <w:p w:rsidR="00394708" w:rsidRPr="00DE25C2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DE25C2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ระกาศสำนักงานคณะกรรมการอาหารและยาเรื่องกำหนดแบบแจ้งรายละเอียดการผลิตเพื่อขายหรือนำเข้าเพื่อขายเครื่องสำอางควบคุม</w:t>
            </w:r>
            <w:r w:rsidR="00B03624" w:rsidRPr="00DE25C2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2557</w:t>
            </w:r>
          </w:p>
        </w:tc>
      </w:tr>
      <w:tr w:rsidR="00DE25C2" w:rsidRPr="00DE25C2" w:rsidTr="008C1396">
        <w:tc>
          <w:tcPr>
            <w:tcW w:w="675" w:type="dxa"/>
          </w:tcPr>
          <w:p w:rsidR="00394708" w:rsidRPr="00DE25C2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DE25C2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ประกาศสำนักงานคณะกรรมการอาหารและยาเรื่องกำหนดระยะเวลาการปฏิบัติราชการเพื่อบริการประชาชน</w:t>
            </w:r>
            <w:r w:rsidR="00B03624" w:rsidRPr="00DE25C2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E25C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2557</w:t>
            </w:r>
          </w:p>
        </w:tc>
      </w:tr>
    </w:tbl>
    <w:p w:rsidR="003F4A0D" w:rsidRPr="00DE25C2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="00C81DB8"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DE25C2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DE25C2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ส่วนกลาง</w:t>
      </w:r>
      <w:r w:rsidR="00C81DB8" w:rsidRPr="00DE25C2">
        <w:rPr>
          <w:rFonts w:ascii="TH SarabunPSK" w:hAnsi="TH SarabunPSK" w:cs="TH SarabunPSK"/>
          <w:noProof/>
          <w:sz w:val="32"/>
          <w:szCs w:val="32"/>
        </w:rPr>
        <w:t xml:space="preserve">,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ส่วนภูมิภาค</w:t>
      </w:r>
      <w:r w:rsidR="00C81DB8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DE25C2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ประกาศสำนักงานคณะกรรมการอาหารและยาเรื่องกำหนดระยะเวลาการปฏิบัติราชการเพื่อบริการประชาชน</w:t>
      </w:r>
      <w:r w:rsidR="0079234D" w:rsidRPr="00DE25C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พ</w:t>
      </w:r>
      <w:r w:rsidR="00C81DB8" w:rsidRPr="00DE25C2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DE25C2">
        <w:rPr>
          <w:rFonts w:ascii="TH SarabunPSK" w:hAnsi="TH SarabunPSK" w:cs="TH SarabunPSK"/>
          <w:noProof/>
          <w:sz w:val="32"/>
          <w:szCs w:val="32"/>
        </w:rPr>
        <w:t xml:space="preserve">. 2557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ลงวันที่ </w:t>
      </w:r>
      <w:r w:rsidR="00C81DB8" w:rsidRPr="00DE25C2">
        <w:rPr>
          <w:rFonts w:ascii="TH SarabunPSK" w:hAnsi="TH SarabunPSK" w:cs="TH SarabunPSK"/>
          <w:noProof/>
          <w:sz w:val="32"/>
          <w:szCs w:val="32"/>
        </w:rPr>
        <w:t xml:space="preserve">23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พฤษภาคม </w:t>
      </w:r>
      <w:r w:rsidR="00C81DB8" w:rsidRPr="00DE25C2">
        <w:rPr>
          <w:rFonts w:ascii="TH SarabunPSK" w:hAnsi="TH SarabunPSK" w:cs="TH SarabunPSK"/>
          <w:noProof/>
          <w:sz w:val="32"/>
          <w:szCs w:val="32"/>
        </w:rPr>
        <w:t>2557</w:t>
      </w:r>
      <w:r w:rsidR="00C77AEA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DE25C2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DE25C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DE25C2">
        <w:rPr>
          <w:rFonts w:ascii="TH SarabunPSK" w:hAnsi="TH SarabunPSK" w:cs="TH SarabunPSK"/>
          <w:noProof/>
          <w:sz w:val="32"/>
          <w:szCs w:val="32"/>
        </w:rPr>
        <w:t>1</w:t>
      </w:r>
      <w:r w:rsidR="00B03624" w:rsidRPr="00DE25C2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วันทำการ</w:t>
      </w:r>
    </w:p>
    <w:p w:rsidR="00075E4A" w:rsidRPr="00DE25C2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DE25C2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79234D" w:rsidRPr="00DE25C2">
        <w:rPr>
          <w:rFonts w:ascii="TH SarabunPSK" w:hAnsi="TH SarabunPSK" w:cs="TH SarabunPSK"/>
          <w:noProof/>
          <w:sz w:val="32"/>
          <w:szCs w:val="32"/>
        </w:rPr>
        <w:t xml:space="preserve">   </w:t>
      </w:r>
      <w:r w:rsidR="00B03624" w:rsidRPr="00DE25C2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DE25C2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DE25C2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DE25C2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DE25C2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DE25C2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760D0B" w:rsidRPr="00DE25C2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การขอประทับตรารับรองหนังสือมอบอำนาจขอรหัสประจำตัวผู้ประกอบการ</w:t>
      </w:r>
      <w:r w:rsidR="00094F82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77AEA" w:rsidRPr="00DE25C2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667047" w:rsidRPr="0066735F" w:rsidTr="00B33F5B">
        <w:tc>
          <w:tcPr>
            <w:tcW w:w="675" w:type="dxa"/>
          </w:tcPr>
          <w:p w:rsidR="00667047" w:rsidRPr="0066735F" w:rsidRDefault="00667047" w:rsidP="00B33F5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67047" w:rsidRPr="0066735F" w:rsidRDefault="00667047" w:rsidP="00B33F5B">
            <w:pPr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iCs/>
                <w:color w:val="000000" w:themeColor="text1"/>
                <w:sz w:val="32"/>
                <w:szCs w:val="32"/>
                <w:cs/>
                <w:lang w:bidi="th-TH"/>
              </w:rPr>
              <w:t>สถานที่ให้บริการ</w:t>
            </w:r>
            <w:r>
              <w:rPr>
                <w:rFonts w:ascii="TH SarabunPSK" w:hAnsi="TH SarabunPSK" w:cs="TH SarabunPSK" w:hint="cs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สำนักงานสาธารณสุขจังหวัด</w:t>
            </w:r>
            <w:r>
              <w:rPr>
                <w:rFonts w:ascii="TH SarabunPSK" w:hAnsi="TH SarabunPSK" w:cs="TH SarabunPSK" w:hint="cs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แพร่ ถนนบ้านใหม่ ตำบลในเวียง อำเภอเมือง จังหวัดแพร่ โทร </w:t>
            </w:r>
            <w:r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lang w:bidi="th-TH"/>
              </w:rPr>
              <w:t>0 5462 1096</w:t>
            </w:r>
          </w:p>
          <w:p w:rsidR="00667047" w:rsidRPr="0066735F" w:rsidRDefault="00667047" w:rsidP="00B33F5B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ติดต่อด้วยตนเอง</w:t>
            </w:r>
            <w:r>
              <w:rPr>
                <w:rFonts w:ascii="TH SarabunPSK" w:hAnsi="TH SarabunPSK" w:cs="TH SarabunPSK" w:hint="cs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ณ</w:t>
            </w:r>
            <w:r>
              <w:rPr>
                <w:rFonts w:ascii="TH SarabunPSK" w:hAnsi="TH SarabunPSK" w:cs="TH SarabunPSK" w:hint="cs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</w:t>
            </w:r>
          </w:p>
          <w:p w:rsidR="00667047" w:rsidRPr="0066735F" w:rsidRDefault="00667047" w:rsidP="00B33F5B">
            <w:pPr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iCs/>
                <w:color w:val="000000" w:themeColor="text1"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) </w:t>
            </w:r>
          </w:p>
          <w:p w:rsidR="00667047" w:rsidRPr="0066735F" w:rsidRDefault="00667047" w:rsidP="00B33F5B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08:30 - 16:30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น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 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มีพักเที่ยง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)</w:t>
            </w:r>
          </w:p>
          <w:p w:rsidR="00667047" w:rsidRPr="0066735F" w:rsidRDefault="00667047" w:rsidP="00B33F5B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b/>
                <w:bCs/>
                <w:iCs/>
                <w:color w:val="000000" w:themeColor="text1"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="TH SarabunPSK" w:hAnsi="TH SarabunPSK" w:cs="TH SarabunPSK" w:hint="cs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8E2900" w:rsidRPr="00DE25C2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8441F" w:rsidRPr="00DE25C2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DE25C2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 w:rsidRPr="00DE25C2">
        <w:rPr>
          <w:rFonts w:ascii="TH SarabunPSK" w:hAnsi="TH SarabunPSK" w:cs="TH SarabunPSK"/>
          <w:noProof/>
          <w:sz w:val="32"/>
          <w:szCs w:val="32"/>
        </w:rPr>
        <w:t>1.</w:t>
      </w:r>
      <w:r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รายละเอียดที่แจ้งเป็นข้อมูลปัจจุบันและมีความสอดคล้องกัน</w:t>
      </w:r>
      <w:r w:rsidRPr="00DE25C2">
        <w:rPr>
          <w:rFonts w:ascii="TH SarabunPSK" w:hAnsi="TH SarabunPSK" w:cs="TH SarabunPSK"/>
          <w:noProof/>
          <w:sz w:val="32"/>
          <w:szCs w:val="32"/>
        </w:rPr>
        <w:br/>
        <w:t>2.</w:t>
      </w:r>
      <w:r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การจัดทำหนังสือมอบอำนาจกรณีมอบอำนาจให้บุคคล </w:t>
      </w:r>
      <w:r w:rsidRPr="00DE25C2">
        <w:rPr>
          <w:rFonts w:ascii="TH SarabunPSK" w:hAnsi="TH SarabunPSK" w:cs="TH SarabunPSK"/>
          <w:noProof/>
          <w:sz w:val="32"/>
          <w:szCs w:val="32"/>
        </w:rPr>
        <w:t xml:space="preserve">1 </w:t>
      </w:r>
      <w:r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คนดำเนินการ </w:t>
      </w:r>
      <w:r w:rsidRPr="00DE25C2">
        <w:rPr>
          <w:rFonts w:ascii="TH SarabunPSK" w:hAnsi="TH SarabunPSK" w:cs="TH SarabunPSK"/>
          <w:noProof/>
          <w:sz w:val="32"/>
          <w:szCs w:val="32"/>
        </w:rPr>
        <w:t xml:space="preserve">1 </w:t>
      </w:r>
      <w:r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ครั้งต้องปิดอากรแสตมป์ </w:t>
      </w:r>
      <w:r w:rsidRPr="00DE25C2">
        <w:rPr>
          <w:rFonts w:ascii="TH SarabunPSK" w:hAnsi="TH SarabunPSK" w:cs="TH SarabunPSK"/>
          <w:noProof/>
          <w:sz w:val="32"/>
          <w:szCs w:val="32"/>
        </w:rPr>
        <w:t xml:space="preserve">10 </w:t>
      </w:r>
      <w:r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บาทหากมอบอำนาจให้บุคคล </w:t>
      </w:r>
      <w:r w:rsidRPr="00DE25C2">
        <w:rPr>
          <w:rFonts w:ascii="TH SarabunPSK" w:hAnsi="TH SarabunPSK" w:cs="TH SarabunPSK"/>
          <w:noProof/>
          <w:sz w:val="32"/>
          <w:szCs w:val="32"/>
        </w:rPr>
        <w:t xml:space="preserve">1 </w:t>
      </w:r>
      <w:r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คนดำเนินการหลายครั้งต้องปิดอากรเเสตมป์ </w:t>
      </w:r>
      <w:r w:rsidRPr="00DE25C2">
        <w:rPr>
          <w:rFonts w:ascii="TH SarabunPSK" w:hAnsi="TH SarabunPSK" w:cs="TH SarabunPSK"/>
          <w:noProof/>
          <w:sz w:val="32"/>
          <w:szCs w:val="32"/>
        </w:rPr>
        <w:t xml:space="preserve">30 </w:t>
      </w:r>
      <w:r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บาททั้งนี้หนังสือมอบอำนาจจะมีอายุ </w:t>
      </w:r>
      <w:r w:rsidRPr="00DE25C2">
        <w:rPr>
          <w:rFonts w:ascii="TH SarabunPSK" w:hAnsi="TH SarabunPSK" w:cs="TH SarabunPSK"/>
          <w:noProof/>
          <w:sz w:val="32"/>
          <w:szCs w:val="32"/>
        </w:rPr>
        <w:t xml:space="preserve">1 </w:t>
      </w:r>
      <w:r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ปี</w:t>
      </w:r>
      <w:r w:rsidRPr="00DE25C2">
        <w:rPr>
          <w:rFonts w:ascii="TH SarabunPSK" w:hAnsi="TH SarabunPSK" w:cs="TH SarabunPSK"/>
          <w:noProof/>
          <w:sz w:val="32"/>
          <w:szCs w:val="32"/>
        </w:rPr>
        <w:br/>
        <w:t>3.</w:t>
      </w:r>
      <w:r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คู่มือการเเจ้งรายละเอียดเครื่องสำอางควบคุม</w:t>
      </w:r>
      <w:r w:rsidR="00B03624" w:rsidRPr="00DE25C2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DE25C2">
        <w:rPr>
          <w:rFonts w:ascii="TH SarabunPSK" w:hAnsi="TH SarabunPSK" w:cs="TH SarabunPSK"/>
          <w:noProof/>
          <w:sz w:val="32"/>
          <w:szCs w:val="32"/>
        </w:rPr>
        <w:t>http://e-cosmetic.fda.moph.go.th/manual.pdf</w:t>
      </w:r>
    </w:p>
    <w:p w:rsidR="008E2900" w:rsidRPr="00DE25C2" w:rsidRDefault="008E290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175D" w:rsidRPr="00DE25C2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3543"/>
        <w:gridCol w:w="1134"/>
        <w:gridCol w:w="1701"/>
        <w:gridCol w:w="1206"/>
      </w:tblGrid>
      <w:tr w:rsidR="00DE25C2" w:rsidRPr="00DE25C2" w:rsidTr="00B03624">
        <w:trPr>
          <w:tblHeader/>
        </w:trPr>
        <w:tc>
          <w:tcPr>
            <w:tcW w:w="675" w:type="dxa"/>
            <w:vAlign w:val="center"/>
          </w:tcPr>
          <w:p w:rsidR="00313D38" w:rsidRPr="00DE25C2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7" w:type="dxa"/>
            <w:vAlign w:val="center"/>
          </w:tcPr>
          <w:p w:rsidR="00313D38" w:rsidRPr="00DE25C2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543" w:type="dxa"/>
            <w:vAlign w:val="center"/>
          </w:tcPr>
          <w:p w:rsidR="00313D38" w:rsidRPr="00DE25C2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134" w:type="dxa"/>
            <w:vAlign w:val="center"/>
          </w:tcPr>
          <w:p w:rsidR="00313D38" w:rsidRPr="00DE25C2" w:rsidRDefault="00313D38" w:rsidP="00E21DD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313D38" w:rsidRPr="00DE25C2" w:rsidRDefault="00313D38" w:rsidP="00E21DD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1206" w:type="dxa"/>
          </w:tcPr>
          <w:p w:rsidR="00313D38" w:rsidRPr="00DE25C2" w:rsidRDefault="00313D38" w:rsidP="00E21DD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67047" w:rsidRPr="00DE25C2" w:rsidTr="00B03624">
        <w:tc>
          <w:tcPr>
            <w:tcW w:w="675" w:type="dxa"/>
            <w:vAlign w:val="center"/>
          </w:tcPr>
          <w:p w:rsidR="00667047" w:rsidRPr="00DE25C2" w:rsidRDefault="00667047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667047" w:rsidRPr="00DE25C2" w:rsidRDefault="00667047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667047" w:rsidRPr="00DE25C2" w:rsidRDefault="00667047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3543" w:type="dxa"/>
          </w:tcPr>
          <w:p w:rsidR="00667047" w:rsidRPr="00DE25C2" w:rsidRDefault="00667047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ผู้ประกอบการยื่นหนังสือมอบอำนาจแบบคำขอกำหนดรหัสประจำตัวผู้ประกอบการและเอกสารประกอบ</w:t>
            </w:r>
          </w:p>
          <w:p w:rsidR="00667047" w:rsidRPr="00DE25C2" w:rsidRDefault="00667047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667047" w:rsidRPr="00DE25C2" w:rsidRDefault="00667047" w:rsidP="00E21DD8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10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667047" w:rsidRPr="00AD4933" w:rsidRDefault="00667047" w:rsidP="00B33F5B">
            <w:pPr>
              <w:rPr>
                <w:rFonts w:ascii="TH SarabunPSK" w:hAnsi="TH SarabunPSK" w:cs="TH SarabunPSK"/>
              </w:rPr>
            </w:pPr>
            <w:r w:rsidRP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สสจ.แพร่</w:t>
            </w:r>
          </w:p>
        </w:tc>
        <w:tc>
          <w:tcPr>
            <w:tcW w:w="1206" w:type="dxa"/>
          </w:tcPr>
          <w:p w:rsidR="00667047" w:rsidRPr="00DE25C2" w:rsidRDefault="00667047" w:rsidP="00E21D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67047" w:rsidRPr="00DE25C2" w:rsidTr="00B03624">
        <w:tc>
          <w:tcPr>
            <w:tcW w:w="675" w:type="dxa"/>
            <w:vAlign w:val="center"/>
          </w:tcPr>
          <w:p w:rsidR="00667047" w:rsidRPr="00DE25C2" w:rsidRDefault="00667047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667047" w:rsidRPr="00DE25C2" w:rsidRDefault="00667047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667047" w:rsidRPr="00DE25C2" w:rsidRDefault="00667047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3543" w:type="dxa"/>
          </w:tcPr>
          <w:p w:rsidR="00667047" w:rsidRPr="00DE25C2" w:rsidRDefault="00667047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พิจารณาความถูกต้องของหนังสือมอบอำนาจแบบคำขอกำหนดรหัสประจำตัวผู้ประกอบการและเอกสารประกอบ</w:t>
            </w:r>
          </w:p>
          <w:p w:rsidR="00667047" w:rsidRPr="00DE25C2" w:rsidRDefault="00667047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667047" w:rsidRPr="00DE25C2" w:rsidRDefault="00667047" w:rsidP="00E21DD8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667047" w:rsidRPr="00AD4933" w:rsidRDefault="00667047" w:rsidP="00B33F5B">
            <w:pPr>
              <w:rPr>
                <w:rFonts w:ascii="TH SarabunPSK" w:hAnsi="TH SarabunPSK" w:cs="TH SarabunPSK"/>
              </w:rPr>
            </w:pPr>
            <w:r w:rsidRP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สสจ.แพร่</w:t>
            </w:r>
          </w:p>
        </w:tc>
        <w:tc>
          <w:tcPr>
            <w:tcW w:w="1206" w:type="dxa"/>
          </w:tcPr>
          <w:p w:rsidR="00667047" w:rsidRPr="00DE25C2" w:rsidRDefault="00667047" w:rsidP="00E21D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67047" w:rsidRPr="00DE25C2" w:rsidTr="00B03624">
        <w:tc>
          <w:tcPr>
            <w:tcW w:w="675" w:type="dxa"/>
            <w:vAlign w:val="center"/>
          </w:tcPr>
          <w:p w:rsidR="00667047" w:rsidRPr="00DE25C2" w:rsidRDefault="00667047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667047" w:rsidRPr="00DE25C2" w:rsidRDefault="00667047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:rsidR="00667047" w:rsidRPr="00DE25C2" w:rsidRDefault="00667047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3543" w:type="dxa"/>
          </w:tcPr>
          <w:p w:rsidR="00667047" w:rsidRPr="00DE25C2" w:rsidRDefault="00667047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ประทับตรารับรองหนังสือมอบอำนาจพร้อมส่งมอบแบบคำขอกำหนดรหัสประจำตัวผู้ประกอบการและเอกสารประกอบให้แก่เจ้าหน้าที่ผู้บันทึกข้อมูล</w:t>
            </w:r>
          </w:p>
          <w:p w:rsidR="00667047" w:rsidRPr="00DE25C2" w:rsidRDefault="00667047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667047" w:rsidRPr="00DE25C2" w:rsidRDefault="00667047" w:rsidP="00E21DD8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20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667047" w:rsidRPr="00AD4933" w:rsidRDefault="00667047" w:rsidP="00B33F5B">
            <w:pPr>
              <w:rPr>
                <w:rFonts w:ascii="TH SarabunPSK" w:hAnsi="TH SarabunPSK" w:cs="TH SarabunPSK"/>
              </w:rPr>
            </w:pPr>
            <w:r w:rsidRP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สสจ.แพร่</w:t>
            </w:r>
          </w:p>
        </w:tc>
        <w:tc>
          <w:tcPr>
            <w:tcW w:w="1206" w:type="dxa"/>
          </w:tcPr>
          <w:p w:rsidR="00667047" w:rsidRPr="00DE25C2" w:rsidRDefault="00667047" w:rsidP="00E21D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67047" w:rsidRPr="00DE25C2" w:rsidTr="00B03624">
        <w:tc>
          <w:tcPr>
            <w:tcW w:w="675" w:type="dxa"/>
            <w:vAlign w:val="center"/>
          </w:tcPr>
          <w:p w:rsidR="00667047" w:rsidRPr="00DE25C2" w:rsidRDefault="00667047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667047" w:rsidRPr="00DE25C2" w:rsidRDefault="00667047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:rsidR="00667047" w:rsidRPr="00DE25C2" w:rsidRDefault="00667047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3543" w:type="dxa"/>
          </w:tcPr>
          <w:p w:rsidR="00667047" w:rsidRPr="00DE25C2" w:rsidRDefault="00667047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บันทึกข้อมูลการมอบอำนาจและรายละเอียดผู้ประกอบการลงในระบบสารสนเทศและออกเลขรหัสประจำตัวผู้ประกอบการ</w:t>
            </w:r>
          </w:p>
          <w:p w:rsidR="00667047" w:rsidRPr="00DE25C2" w:rsidRDefault="00667047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667047" w:rsidRPr="00DE25C2" w:rsidRDefault="00667047" w:rsidP="00E21D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60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667047" w:rsidRPr="00AD4933" w:rsidRDefault="00667047" w:rsidP="00B33F5B">
            <w:pPr>
              <w:rPr>
                <w:rFonts w:ascii="TH SarabunPSK" w:hAnsi="TH SarabunPSK" w:cs="TH SarabunPSK"/>
              </w:rPr>
            </w:pPr>
            <w:r w:rsidRP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</w:t>
            </w:r>
            <w:r w:rsidRP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lastRenderedPageBreak/>
              <w:t>สาธารณสุข สสจ.แพร่</w:t>
            </w:r>
          </w:p>
        </w:tc>
        <w:tc>
          <w:tcPr>
            <w:tcW w:w="1206" w:type="dxa"/>
          </w:tcPr>
          <w:p w:rsidR="00667047" w:rsidRPr="00DE25C2" w:rsidRDefault="00667047" w:rsidP="00E21D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67047" w:rsidRPr="00DE25C2" w:rsidTr="00B03624">
        <w:tc>
          <w:tcPr>
            <w:tcW w:w="675" w:type="dxa"/>
            <w:vAlign w:val="center"/>
          </w:tcPr>
          <w:p w:rsidR="00667047" w:rsidRPr="00DE25C2" w:rsidRDefault="00667047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5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667047" w:rsidRPr="00DE25C2" w:rsidRDefault="00667047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:rsidR="00667047" w:rsidRPr="00DE25C2" w:rsidRDefault="00667047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3543" w:type="dxa"/>
          </w:tcPr>
          <w:p w:rsidR="00667047" w:rsidRPr="00DE25C2" w:rsidRDefault="00667047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ส่งมอบหนังสือมอบอำนาจที่ผ่านการประทับตรารับรองและเลขรหัสผู้ประกอบการให้ผู้ประกอบการ</w:t>
            </w:r>
          </w:p>
        </w:tc>
        <w:tc>
          <w:tcPr>
            <w:tcW w:w="1134" w:type="dxa"/>
          </w:tcPr>
          <w:p w:rsidR="00667047" w:rsidRPr="00DE25C2" w:rsidRDefault="00667047" w:rsidP="00E21D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667047" w:rsidRPr="00AD4933" w:rsidRDefault="00667047" w:rsidP="00B33F5B">
            <w:pPr>
              <w:rPr>
                <w:rFonts w:ascii="TH SarabunPSK" w:hAnsi="TH SarabunPSK" w:cs="TH SarabunPSK"/>
              </w:rPr>
            </w:pPr>
            <w:r w:rsidRP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สสจ.แพร่</w:t>
            </w:r>
          </w:p>
        </w:tc>
        <w:tc>
          <w:tcPr>
            <w:tcW w:w="1206" w:type="dxa"/>
          </w:tcPr>
          <w:p w:rsidR="00667047" w:rsidRPr="00DE25C2" w:rsidRDefault="00667047" w:rsidP="00E21D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C26ED0" w:rsidRPr="00DE25C2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DE25C2">
        <w:rPr>
          <w:rFonts w:ascii="TH SarabunPSK" w:hAnsi="TH SarabunPSK" w:cs="TH SarabunPSK"/>
          <w:noProof/>
          <w:sz w:val="32"/>
          <w:szCs w:val="32"/>
        </w:rPr>
        <w:t xml:space="preserve">3 </w:t>
      </w:r>
      <w:r w:rsidR="009B68CC"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ชั่วโมง</w:t>
      </w:r>
    </w:p>
    <w:p w:rsidR="008E2900" w:rsidRPr="00DE25C2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DE25C2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8D7B9E" w:rsidRPr="00DE25C2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DE25C2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7734" w:rsidRPr="00DE25C2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DE25C2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701"/>
        <w:gridCol w:w="992"/>
        <w:gridCol w:w="992"/>
        <w:gridCol w:w="992"/>
        <w:gridCol w:w="2340"/>
      </w:tblGrid>
      <w:tr w:rsidR="00DE25C2" w:rsidRPr="00DE25C2" w:rsidTr="0079234D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DE25C2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94" w:type="dxa"/>
            <w:vAlign w:val="center"/>
          </w:tcPr>
          <w:p w:rsidR="003C25A4" w:rsidRPr="00DE25C2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01" w:type="dxa"/>
            <w:vAlign w:val="center"/>
          </w:tcPr>
          <w:p w:rsidR="003C25A4" w:rsidRPr="00DE25C2" w:rsidRDefault="00452B6B" w:rsidP="0079234D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ภาครัฐ</w:t>
            </w: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992" w:type="dxa"/>
            <w:vAlign w:val="center"/>
          </w:tcPr>
          <w:p w:rsidR="003C25A4" w:rsidRPr="00DE25C2" w:rsidRDefault="003C25A4" w:rsidP="0079234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  <w:vAlign w:val="center"/>
          </w:tcPr>
          <w:p w:rsidR="003C25A4" w:rsidRPr="00DE25C2" w:rsidRDefault="003C25A4" w:rsidP="0079234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:rsidR="003C25A4" w:rsidRPr="00DE25C2" w:rsidRDefault="003C25A4" w:rsidP="0079234D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หน่วยนับเอกสาร</w:t>
            </w:r>
          </w:p>
        </w:tc>
        <w:tc>
          <w:tcPr>
            <w:tcW w:w="2340" w:type="dxa"/>
            <w:vAlign w:val="center"/>
          </w:tcPr>
          <w:p w:rsidR="003C25A4" w:rsidRPr="00DE25C2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E25C2" w:rsidRPr="00DE25C2" w:rsidTr="0079234D">
        <w:trPr>
          <w:jc w:val="center"/>
        </w:trPr>
        <w:tc>
          <w:tcPr>
            <w:tcW w:w="675" w:type="dxa"/>
            <w:vAlign w:val="center"/>
          </w:tcPr>
          <w:p w:rsidR="00452B6B" w:rsidRPr="00DE25C2" w:rsidRDefault="00AC4ACB" w:rsidP="00452B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452B6B" w:rsidRPr="00DE25C2" w:rsidRDefault="00AC4ACB" w:rsidP="00452B6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สำเนาบัตรประจำตัวประชาชนของผู้มอบอำนาจและผู้รับมอบอำนาจ</w:t>
            </w:r>
          </w:p>
        </w:tc>
        <w:tc>
          <w:tcPr>
            <w:tcW w:w="1701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 w:hint="cs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  <w:r w:rsidR="00667047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กระทรวงมหาด ไทย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DE25C2" w:rsidRDefault="00667047" w:rsidP="0079234D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1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452B6B" w:rsidRPr="00DE25C2" w:rsidRDefault="00F77B70" w:rsidP="00667047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ลงนามรับรองสำเนาถูกต้อง</w:t>
            </w:r>
          </w:p>
        </w:tc>
      </w:tr>
      <w:tr w:rsidR="00667047" w:rsidRPr="00DE25C2" w:rsidTr="0079234D">
        <w:trPr>
          <w:jc w:val="center"/>
        </w:trPr>
        <w:tc>
          <w:tcPr>
            <w:tcW w:w="675" w:type="dxa"/>
            <w:vAlign w:val="center"/>
          </w:tcPr>
          <w:p w:rsidR="00667047" w:rsidRPr="00DE25C2" w:rsidRDefault="00667047" w:rsidP="00452B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667047" w:rsidRPr="00DE25C2" w:rsidRDefault="00667047" w:rsidP="00452B6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สำเนาทะเบียนบ้านของผู้มอบอำนาจและผู้รับมอบอำนาจ</w:t>
            </w:r>
          </w:p>
        </w:tc>
        <w:tc>
          <w:tcPr>
            <w:tcW w:w="1701" w:type="dxa"/>
          </w:tcPr>
          <w:p w:rsidR="00667047" w:rsidRPr="00DE25C2" w:rsidRDefault="00667047" w:rsidP="00B33F5B">
            <w:pPr>
              <w:jc w:val="center"/>
              <w:rPr>
                <w:rFonts w:ascii="TH SarabunPSK" w:hAnsi="TH SarabunPSK" w:cs="TH SarabunPSK" w:hint="cs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กระทรวงมหาด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ไทย</w:t>
            </w:r>
          </w:p>
        </w:tc>
        <w:tc>
          <w:tcPr>
            <w:tcW w:w="992" w:type="dxa"/>
          </w:tcPr>
          <w:p w:rsidR="00667047" w:rsidRPr="00DE25C2" w:rsidRDefault="00667047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67047" w:rsidRPr="00DE25C2" w:rsidRDefault="00667047" w:rsidP="0079234D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1</w:t>
            </w:r>
          </w:p>
        </w:tc>
        <w:tc>
          <w:tcPr>
            <w:tcW w:w="992" w:type="dxa"/>
          </w:tcPr>
          <w:p w:rsidR="00667047" w:rsidRPr="00DE25C2" w:rsidRDefault="00667047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667047" w:rsidRPr="00DE25C2" w:rsidRDefault="00667047" w:rsidP="00667047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ลงนามรับรองสำเนาถูกต้อง</w:t>
            </w:r>
          </w:p>
        </w:tc>
      </w:tr>
      <w:tr w:rsidR="00667047" w:rsidRPr="00DE25C2" w:rsidTr="0079234D">
        <w:trPr>
          <w:jc w:val="center"/>
        </w:trPr>
        <w:tc>
          <w:tcPr>
            <w:tcW w:w="675" w:type="dxa"/>
            <w:vAlign w:val="center"/>
          </w:tcPr>
          <w:p w:rsidR="00667047" w:rsidRPr="00DE25C2" w:rsidRDefault="00667047" w:rsidP="00452B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667047" w:rsidRPr="00DE25C2" w:rsidRDefault="00667047" w:rsidP="00452B6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สำเนาทะเบียนบ้านของสถานที่ผลิต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นำเข้าและสถานที่เก็บ</w:t>
            </w:r>
          </w:p>
        </w:tc>
        <w:tc>
          <w:tcPr>
            <w:tcW w:w="1701" w:type="dxa"/>
          </w:tcPr>
          <w:p w:rsidR="00667047" w:rsidRPr="00DE25C2" w:rsidRDefault="00667047" w:rsidP="00B33F5B">
            <w:pPr>
              <w:jc w:val="center"/>
              <w:rPr>
                <w:rFonts w:ascii="TH SarabunPSK" w:hAnsi="TH SarabunPSK" w:cs="TH SarabunPSK" w:hint="cs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กระทรวงมหาด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ไทย</w:t>
            </w:r>
          </w:p>
        </w:tc>
        <w:tc>
          <w:tcPr>
            <w:tcW w:w="992" w:type="dxa"/>
          </w:tcPr>
          <w:p w:rsidR="00667047" w:rsidRPr="00DE25C2" w:rsidRDefault="00667047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67047" w:rsidRPr="00DE25C2" w:rsidRDefault="00667047" w:rsidP="0079234D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1</w:t>
            </w:r>
          </w:p>
        </w:tc>
        <w:tc>
          <w:tcPr>
            <w:tcW w:w="992" w:type="dxa"/>
          </w:tcPr>
          <w:p w:rsidR="00667047" w:rsidRPr="00DE25C2" w:rsidRDefault="00667047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667047" w:rsidRPr="00DE25C2" w:rsidRDefault="00667047" w:rsidP="00667047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ลงนามรับรองสำเนาถูกต้อง</w:t>
            </w:r>
          </w:p>
        </w:tc>
      </w:tr>
      <w:tr w:rsidR="00DE25C2" w:rsidRPr="00DE25C2" w:rsidTr="0079234D">
        <w:trPr>
          <w:jc w:val="center"/>
        </w:trPr>
        <w:tc>
          <w:tcPr>
            <w:tcW w:w="675" w:type="dxa"/>
            <w:vAlign w:val="center"/>
          </w:tcPr>
          <w:p w:rsidR="00452B6B" w:rsidRPr="00DE25C2" w:rsidRDefault="00AC4ACB" w:rsidP="00452B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452B6B" w:rsidRPr="00DE25C2" w:rsidRDefault="00AC4ACB" w:rsidP="00452B6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701" w:type="dxa"/>
          </w:tcPr>
          <w:p w:rsidR="00452B6B" w:rsidRPr="00DE25C2" w:rsidRDefault="00667047" w:rsidP="0079234D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452B6B" w:rsidRPr="00DE25C2" w:rsidRDefault="00F77B70" w:rsidP="00452B6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เฉพาะกรณีผู้แจ้งเป็นนิติบุคคลเเละหนังสือรับรองการจดทะเบียนจะต้องมี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 xml:space="preserve">อายุไม่เกิน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6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เดือน</w:t>
            </w:r>
          </w:p>
        </w:tc>
      </w:tr>
      <w:tr w:rsidR="00DE25C2" w:rsidRPr="00DE25C2" w:rsidTr="0079234D">
        <w:trPr>
          <w:jc w:val="center"/>
        </w:trPr>
        <w:tc>
          <w:tcPr>
            <w:tcW w:w="675" w:type="dxa"/>
            <w:vAlign w:val="center"/>
          </w:tcPr>
          <w:p w:rsidR="00452B6B" w:rsidRPr="00DE25C2" w:rsidRDefault="00AC4ACB" w:rsidP="00452B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5</w:t>
            </w:r>
            <w:r w:rsidR="00811134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452B6B" w:rsidRPr="00DE25C2" w:rsidRDefault="00AC4ACB" w:rsidP="00452B6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สำเนาหนังสือจดทะเบียนพาณิชย์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DE25C2" w:rsidRDefault="00667047" w:rsidP="0079234D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DE25C2" w:rsidRDefault="00667047" w:rsidP="007923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F77B70" w:rsidRPr="00DE25C2" w:rsidRDefault="00AC4ACB" w:rsidP="00452B6B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สำเนา 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ฉบับพร้อมลงนามรับรองสำเนาถูกต้อง</w:t>
            </w:r>
          </w:p>
          <w:p w:rsidR="00452B6B" w:rsidRPr="00DE25C2" w:rsidRDefault="00F77B70" w:rsidP="00452B6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เฉพาะกรณีที่ผู้เเจ้งเป็นนิติบุคคล</w:t>
            </w:r>
          </w:p>
        </w:tc>
      </w:tr>
      <w:tr w:rsidR="00DE25C2" w:rsidRPr="00DE25C2" w:rsidTr="0079234D">
        <w:trPr>
          <w:jc w:val="center"/>
        </w:trPr>
        <w:tc>
          <w:tcPr>
            <w:tcW w:w="675" w:type="dxa"/>
            <w:vAlign w:val="center"/>
          </w:tcPr>
          <w:p w:rsidR="00452B6B" w:rsidRPr="00DE25C2" w:rsidRDefault="00AC4ACB" w:rsidP="00452B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452B6B" w:rsidRPr="00DE25C2" w:rsidRDefault="00AC4ACB" w:rsidP="00452B6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สำเนาหนังสือจดทะเบียนสหกรณ์</w:t>
            </w:r>
          </w:p>
        </w:tc>
        <w:tc>
          <w:tcPr>
            <w:tcW w:w="1701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DE25C2" w:rsidRDefault="00667047" w:rsidP="007923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452B6B" w:rsidRPr="00DE25C2" w:rsidRDefault="00F77B70" w:rsidP="00667047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ลงนามรับรองสำเนาถูกต้อง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DE25C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เฉพาะกรณีที่ผู้เเจ้งเป็นนิติบุคคล</w:t>
            </w:r>
          </w:p>
        </w:tc>
      </w:tr>
      <w:tr w:rsidR="00DE25C2" w:rsidRPr="00DE25C2" w:rsidTr="0079234D">
        <w:trPr>
          <w:jc w:val="center"/>
        </w:trPr>
        <w:tc>
          <w:tcPr>
            <w:tcW w:w="675" w:type="dxa"/>
            <w:vAlign w:val="center"/>
          </w:tcPr>
          <w:p w:rsidR="00452B6B" w:rsidRPr="00DE25C2" w:rsidRDefault="00AC4ACB" w:rsidP="00452B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="00811134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452B6B" w:rsidRPr="00DE25C2" w:rsidRDefault="00AC4ACB" w:rsidP="00452B6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สำเนาหนังสือเดินทาง</w:t>
            </w:r>
          </w:p>
        </w:tc>
        <w:tc>
          <w:tcPr>
            <w:tcW w:w="1701" w:type="dxa"/>
          </w:tcPr>
          <w:p w:rsidR="00452B6B" w:rsidRPr="00DE25C2" w:rsidRDefault="00667047" w:rsidP="0079234D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กรมการกงสุ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ล กระทรวงต่างประเทศ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DE25C2" w:rsidRDefault="00667047" w:rsidP="0079234D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>1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452B6B" w:rsidRPr="00DE25C2" w:rsidRDefault="00F77B70" w:rsidP="00667047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ลงนามรับรองสำเนาถูกต้อง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DE25C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เฉพาะกรณีผู้เเจ้งเป็นบุคคลต่างชาติ</w:t>
            </w:r>
          </w:p>
        </w:tc>
      </w:tr>
      <w:tr w:rsidR="00DE25C2" w:rsidRPr="00DE25C2" w:rsidTr="0079234D">
        <w:trPr>
          <w:jc w:val="center"/>
        </w:trPr>
        <w:tc>
          <w:tcPr>
            <w:tcW w:w="675" w:type="dxa"/>
            <w:vAlign w:val="center"/>
          </w:tcPr>
          <w:p w:rsidR="00452B6B" w:rsidRPr="00DE25C2" w:rsidRDefault="00AC4ACB" w:rsidP="00452B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="00811134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452B6B" w:rsidRPr="00DE25C2" w:rsidRDefault="00AC4ACB" w:rsidP="00452B6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สำเนาหนังสือสัญญาการจัดตั้งห้างหุ้นส่วน</w:t>
            </w:r>
          </w:p>
        </w:tc>
        <w:tc>
          <w:tcPr>
            <w:tcW w:w="1701" w:type="dxa"/>
          </w:tcPr>
          <w:p w:rsidR="00452B6B" w:rsidRPr="00DE25C2" w:rsidRDefault="00667047" w:rsidP="0079234D">
            <w:pPr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กรมพัฒนาธุรกิจการค้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า กระทรวงพาณิชย์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DE25C2" w:rsidRDefault="00667047" w:rsidP="0079234D">
            <w:pPr>
              <w:jc w:val="center"/>
              <w:rPr>
                <w:rFonts w:ascii="TH SarabunPSK" w:hAnsi="TH SarabunPSK" w:cs="TH SarabunPSK" w:hint="cs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452B6B" w:rsidRPr="00DE25C2" w:rsidRDefault="00AC4ACB" w:rsidP="0079234D">
            <w:pPr>
              <w:jc w:val="center"/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452B6B" w:rsidRPr="00DE25C2" w:rsidRDefault="00F77B70" w:rsidP="00667047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ลงนามรับรองสำเนาถูกต้อง</w:t>
            </w:r>
            <w:r w:rsidRPr="00DE25C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เฉพาะกรณีที่ผู้เเจ้งเป็นนิติบุคคล</w:t>
            </w:r>
          </w:p>
        </w:tc>
      </w:tr>
    </w:tbl>
    <w:p w:rsidR="00A10CDA" w:rsidRPr="00DE25C2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701"/>
        <w:gridCol w:w="992"/>
        <w:gridCol w:w="992"/>
        <w:gridCol w:w="992"/>
        <w:gridCol w:w="2340"/>
      </w:tblGrid>
      <w:tr w:rsidR="00DE25C2" w:rsidRPr="00DE25C2" w:rsidTr="0079234D">
        <w:trPr>
          <w:tblHeader/>
        </w:trPr>
        <w:tc>
          <w:tcPr>
            <w:tcW w:w="675" w:type="dxa"/>
            <w:vAlign w:val="center"/>
          </w:tcPr>
          <w:p w:rsidR="00422EAB" w:rsidRPr="00DE25C2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94" w:type="dxa"/>
            <w:vAlign w:val="center"/>
          </w:tcPr>
          <w:p w:rsidR="00422EAB" w:rsidRPr="00DE25C2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01" w:type="dxa"/>
            <w:vAlign w:val="center"/>
          </w:tcPr>
          <w:p w:rsidR="00422EAB" w:rsidRPr="00DE25C2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992" w:type="dxa"/>
            <w:vAlign w:val="center"/>
          </w:tcPr>
          <w:p w:rsidR="00422EAB" w:rsidRPr="00DE25C2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  <w:vAlign w:val="center"/>
          </w:tcPr>
          <w:p w:rsidR="00422EAB" w:rsidRPr="00DE25C2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:rsidR="00422EAB" w:rsidRPr="00DE25C2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340" w:type="dxa"/>
            <w:vAlign w:val="center"/>
          </w:tcPr>
          <w:p w:rsidR="00422EAB" w:rsidRPr="00DE25C2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E25C2" w:rsidRPr="00DE25C2" w:rsidTr="0079234D">
        <w:tc>
          <w:tcPr>
            <w:tcW w:w="675" w:type="dxa"/>
            <w:vAlign w:val="center"/>
          </w:tcPr>
          <w:p w:rsidR="00AC4ACB" w:rsidRPr="00DE25C2" w:rsidRDefault="00AC4ACB" w:rsidP="00AC4A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หนังสือมอบอำนาจพร้อมติดอากรแสตมป์ 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(F-C2-11)</w:t>
            </w:r>
          </w:p>
        </w:tc>
        <w:tc>
          <w:tcPr>
            <w:tcW w:w="1701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สำนักควบคุมเครื่องสำอางและวัตถุอันตราย</w:t>
            </w:r>
          </w:p>
        </w:tc>
        <w:tc>
          <w:tcPr>
            <w:tcW w:w="992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DE25C2" w:rsidRDefault="00F77B70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กรณีมอบอำนาจให้บุคคลคนเดียวกระทำการครั้งเดียวปิดอากรแสตมป์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10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บาทแต่หากดำเนินการมากกว่าครั้งเดียวปิดอากรแสตมป์จำนวน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="00AC4ACB"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</w:tc>
      </w:tr>
      <w:tr w:rsidR="00DE25C2" w:rsidRPr="00DE25C2" w:rsidTr="0079234D">
        <w:tc>
          <w:tcPr>
            <w:tcW w:w="675" w:type="dxa"/>
            <w:vAlign w:val="center"/>
          </w:tcPr>
          <w:p w:rsidR="00AC4ACB" w:rsidRPr="00DE25C2" w:rsidRDefault="00AC4ACB" w:rsidP="00AC4A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แบบคำขอกำหนดรหัสประจำตัวผู้ประกอบการ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เฉพาะกรณีรายใหม่เท่านั้น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สำนักควบคุมเครื่องสำอางและวัตถุอันตราย</w:t>
            </w:r>
          </w:p>
        </w:tc>
        <w:tc>
          <w:tcPr>
            <w:tcW w:w="992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DE25C2" w:rsidTr="0079234D">
        <w:tc>
          <w:tcPr>
            <w:tcW w:w="675" w:type="dxa"/>
            <w:vAlign w:val="center"/>
          </w:tcPr>
          <w:p w:rsidR="00AC4ACB" w:rsidRPr="00DE25C2" w:rsidRDefault="00AC4ACB" w:rsidP="00AC4AC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แผนที่ตั้งแสดงตำแหน่งของ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สถานที่ผลิต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นำเข้าและสถานที่เก็บ</w:t>
            </w:r>
          </w:p>
        </w:tc>
        <w:tc>
          <w:tcPr>
            <w:tcW w:w="1701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992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:rsidR="00AC4ACB" w:rsidRPr="00DE25C2" w:rsidRDefault="00AC4ACB" w:rsidP="00AC4ACB">
            <w:pPr>
              <w:rPr>
                <w:rFonts w:ascii="TH SarabunPSK" w:hAnsi="TH SarabunPSK" w:cs="TH SarabunPSK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6C6C22" w:rsidRPr="00DE25C2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DE25C2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DE25C2" w:rsidRPr="00DE25C2" w:rsidTr="00090552">
        <w:tc>
          <w:tcPr>
            <w:tcW w:w="534" w:type="dxa"/>
          </w:tcPr>
          <w:p w:rsidR="00A13B6C" w:rsidRPr="00DE25C2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E90756" w:rsidRPr="00DE25C2" w:rsidRDefault="00A13B6C" w:rsidP="00E9075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  <w:r w:rsidR="00B509FC" w:rsidRPr="00DE25C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667047" w:rsidRPr="00ED5246" w:rsidTr="00B33F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67047" w:rsidRPr="00ED5246" w:rsidRDefault="00667047" w:rsidP="00B33F5B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667047" w:rsidRPr="00ED5246" w:rsidRDefault="00667047" w:rsidP="00B33F5B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667047" w:rsidRPr="00ED5246" w:rsidTr="00B33F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67047" w:rsidRPr="00ED5246" w:rsidRDefault="00667047" w:rsidP="00B33F5B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667047" w:rsidRPr="00ED5246" w:rsidRDefault="00667047" w:rsidP="00B33F5B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667047" w:rsidRPr="00ED5246" w:rsidTr="00B33F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67047" w:rsidRPr="00ED5246" w:rsidRDefault="00667047" w:rsidP="00B33F5B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667047" w:rsidRPr="00ED5246" w:rsidRDefault="00667047" w:rsidP="00B33F5B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67047" w:rsidRPr="00DE25C2" w:rsidRDefault="00667047" w:rsidP="00667047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13BC7" w:rsidRPr="00DE25C2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DE25C2" w:rsidRPr="00DE25C2" w:rsidTr="00C1539D">
        <w:tc>
          <w:tcPr>
            <w:tcW w:w="675" w:type="dxa"/>
          </w:tcPr>
          <w:p w:rsidR="00F064C0" w:rsidRPr="00DE25C2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1539D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DE25C2" w:rsidRDefault="00F064C0" w:rsidP="00B036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(F-C2-11)</w:t>
            </w:r>
          </w:p>
        </w:tc>
      </w:tr>
      <w:tr w:rsidR="00F064C0" w:rsidRPr="00DE25C2" w:rsidTr="00C1539D">
        <w:tc>
          <w:tcPr>
            <w:tcW w:w="675" w:type="dxa"/>
          </w:tcPr>
          <w:p w:rsidR="00F064C0" w:rsidRPr="00DE25C2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C1539D" w:rsidRPr="00DE25C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DE25C2" w:rsidRDefault="00F064C0" w:rsidP="00B0362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แบบคำขอกำหนดรหัสประจำตัวผู้ประกอบการ</w:t>
            </w:r>
          </w:p>
        </w:tc>
      </w:tr>
    </w:tbl>
    <w:p w:rsidR="00C1539D" w:rsidRPr="00DE25C2" w:rsidRDefault="00C1539D" w:rsidP="00C1539D">
      <w:pPr>
        <w:pStyle w:val="ListParagraph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E314B" w:rsidRPr="00DE25C2" w:rsidRDefault="002E314B" w:rsidP="00C1539D">
      <w:pPr>
        <w:pStyle w:val="ListParagraph"/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51311" w:rsidRPr="00DE25C2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64558D" w:rsidRPr="00DE25C2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noProof/>
          <w:sz w:val="32"/>
          <w:szCs w:val="32"/>
        </w:rPr>
        <w:t>1.</w:t>
      </w:r>
      <w:r w:rsidRPr="00DE25C2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ะยะเวลาที่เเจ้งเริ่มนับตั้งแต่การยื่นเอกสารที่ครบถ้วนถูกต้องจนถึงได้รับจนถึงการประทับตรารับรองหนังสือมอบอำนาจและได้รับรหัสประจำตัวผู้ประกอบการ</w:t>
      </w:r>
      <w:r w:rsidRPr="00DE25C2">
        <w:rPr>
          <w:rFonts w:ascii="TH SarabunPSK" w:hAnsi="TH SarabunPSK" w:cs="TH SarabunPSK"/>
          <w:noProof/>
          <w:sz w:val="32"/>
          <w:szCs w:val="32"/>
        </w:rPr>
        <w:br/>
      </w:r>
    </w:p>
    <w:p w:rsidR="00DE25C2" w:rsidRPr="00DE25C2" w:rsidRDefault="00DE25C2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E25C2" w:rsidRPr="00DE25C2" w:rsidRDefault="00DE25C2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667047" w:rsidRDefault="00667047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br w:type="page"/>
      </w:r>
    </w:p>
    <w:p w:rsidR="00DE25C2" w:rsidRPr="00DE25C2" w:rsidRDefault="00DE25C2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E25C2" w:rsidRPr="00DE25C2" w:rsidRDefault="00DE25C2" w:rsidP="00DE25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Flow </w:t>
      </w:r>
      <w:r w:rsidRPr="00DE25C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ขั้นตอนและระยะเวลาการปฏิบัติงาน</w:t>
      </w:r>
      <w:r w:rsidRPr="00DE25C2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: </w:t>
      </w:r>
      <w:r w:rsidRPr="00DE25C2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การขอประทับตรารับรองหนังสือมอบอำนาจขอรหัสประจำตัวผู้ประกอบการเครื่องสำอาง</w:t>
      </w:r>
    </w:p>
    <w:p w:rsidR="00DE25C2" w:rsidRPr="00DE25C2" w:rsidRDefault="00DE25C2" w:rsidP="00DE25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2"/>
        <w:gridCol w:w="3462"/>
        <w:gridCol w:w="3462"/>
      </w:tblGrid>
      <w:tr w:rsidR="00DE25C2" w:rsidRPr="00DE25C2" w:rsidTr="00345F7D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:rsidR="00DE25C2" w:rsidRPr="00DE25C2" w:rsidRDefault="00DE25C2" w:rsidP="00DE25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ผู้ประกอบการยื่นหนังสือมอบอำนาจแบบคำขอกำหนดรหัสประจำตัวผู้ประกอบการและเอกสารประกอบ</w:t>
            </w:r>
          </w:p>
          <w:p w:rsidR="00DE25C2" w:rsidRPr="00DE25C2" w:rsidRDefault="00DE25C2" w:rsidP="00DE25C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( 10 นาที)</w:t>
            </w: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DE25C2" w:rsidRPr="00DE25C2" w:rsidTr="00345F7D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left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 w:hint="c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298B18" wp14:editId="6DC9FEBE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-3175</wp:posOffset>
                      </wp:positionV>
                      <wp:extent cx="0" cy="234950"/>
                      <wp:effectExtent l="95250" t="0" r="76200" b="508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4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82.3pt;margin-top:-.25pt;width:0;height:1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" strokecolor="black [3200]" strokeweight="1.5pt">
                      <v:stroke endarrow="open" joinstyle="miter"/>
                    </v:shape>
                  </w:pict>
                </mc:Fallback>
              </mc:AlternateConten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DE25C2" w:rsidRPr="00DE25C2" w:rsidTr="00345F7D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:rsidR="00DE25C2" w:rsidRPr="00DE25C2" w:rsidRDefault="00DE25C2" w:rsidP="00DE25C2">
            <w:pPr>
              <w:rPr>
                <w:rFonts w:ascii="TH SarabunPSK" w:hAnsi="TH SarabunPSK" w:cs="TH SarabunPSK"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พิจารณาความถูกต้องของหนังสือมอบอำนาจแบบคำขอกำหนดรหัสประจำตัวผู้ประกอบการและเอกสารประกอบ</w:t>
            </w:r>
            <w:r w:rsidRPr="00DE25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(30 นาที)</w:t>
            </w: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DE25C2" w:rsidRPr="00DE25C2" w:rsidTr="00345F7D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left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5BAA2E" wp14:editId="539C6C78">
                      <wp:simplePos x="0" y="0"/>
                      <wp:positionH relativeFrom="column">
                        <wp:posOffset>1059180</wp:posOffset>
                      </wp:positionH>
                      <wp:positionV relativeFrom="paragraph">
                        <wp:posOffset>1270</wp:posOffset>
                      </wp:positionV>
                      <wp:extent cx="0" cy="228600"/>
                      <wp:effectExtent l="95250" t="0" r="57150" b="571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83.4pt;margin-top:.1pt;width:0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" strokecolor="black [3200]" strokeweight="1.5pt">
                      <v:stroke endarrow="open" joinstyle="miter"/>
                    </v:shape>
                  </w:pict>
                </mc:Fallback>
              </mc:AlternateConten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DE25C2" w:rsidRPr="00DE25C2" w:rsidTr="00345F7D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:rsidR="00DE25C2" w:rsidRPr="00DE25C2" w:rsidRDefault="00DE25C2" w:rsidP="00DE25C2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ประทับตรารับรองหนังสือมอบอำนาจพร้อมส่งมอบแบบคำขอกำหนดรหัสประจำตัวผู้ประกอบการและเอกสารประกอบให้แก่เจ้าหน้าที่ผู้บันทึกข้อมูล</w:t>
            </w:r>
            <w:r w:rsidRPr="00DE25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E25C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(20 นาที)</w:t>
            </w: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DE25C2" w:rsidRPr="00DE25C2" w:rsidTr="00345F7D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left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E362C5" wp14:editId="76511307">
                      <wp:simplePos x="0" y="0"/>
                      <wp:positionH relativeFrom="column">
                        <wp:posOffset>1059180</wp:posOffset>
                      </wp:positionH>
                      <wp:positionV relativeFrom="paragraph">
                        <wp:posOffset>-5715</wp:posOffset>
                      </wp:positionV>
                      <wp:extent cx="0" cy="228600"/>
                      <wp:effectExtent l="95250" t="0" r="57150" b="5715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83.4pt;margin-top:-.45pt;width:0;height:1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" strokecolor="black [3200]" strokeweight="1.5pt">
                      <v:stroke endarrow="open" joinstyle="miter"/>
                    </v:shape>
                  </w:pict>
                </mc:Fallback>
              </mc:AlternateConten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DE25C2" w:rsidRPr="00DE25C2" w:rsidTr="00345F7D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:rsidR="00DE25C2" w:rsidRPr="00DE25C2" w:rsidRDefault="00DE25C2" w:rsidP="00DE25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บันทึกข้อมูลการมอบอำนาจและรายละเอียดผู้ประกอบการลงในระบบสารสนเทศและออกเลขรหัสประจำตัวผู้ประกอบการ</w:t>
            </w:r>
          </w:p>
          <w:p w:rsidR="00DE25C2" w:rsidRPr="00DE25C2" w:rsidRDefault="00DE25C2" w:rsidP="00DE25C2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(50 นาที)</w:t>
            </w: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DE25C2" w:rsidRPr="00DE25C2" w:rsidTr="00345F7D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left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88849F" wp14:editId="7F54A558">
                      <wp:simplePos x="0" y="0"/>
                      <wp:positionH relativeFrom="column">
                        <wp:posOffset>1090930</wp:posOffset>
                      </wp:positionH>
                      <wp:positionV relativeFrom="paragraph">
                        <wp:posOffset>-4445</wp:posOffset>
                      </wp:positionV>
                      <wp:extent cx="0" cy="209550"/>
                      <wp:effectExtent l="95250" t="0" r="57150" b="5715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85.9pt;margin-top:-.35pt;width:0;height:1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" strokecolor="black [3200]" strokeweight="1.5pt">
                      <v:stroke endarrow="open" joinstyle="miter"/>
                    </v:shape>
                  </w:pict>
                </mc:Fallback>
              </mc:AlternateConten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DE25C2" w:rsidRPr="00DE25C2" w:rsidTr="00DE25C2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:rsidR="00DE25C2" w:rsidRPr="00DE25C2" w:rsidRDefault="00DE25C2" w:rsidP="00DE25C2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ส่งมอบหนังสือมอบอำนาจที่ผ่านการประทับตรารับรองและเลขรหัสผู้ประกอบการให้ผู้ประกอบการ</w:t>
            </w:r>
          </w:p>
          <w:p w:rsidR="00DE25C2" w:rsidRPr="00DE25C2" w:rsidRDefault="00DE25C2" w:rsidP="00DE25C2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DE25C2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t xml:space="preserve">(1 </w:t>
            </w:r>
            <w:r w:rsidRPr="00DE25C2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นาที)</w:t>
            </w: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DE25C2" w:rsidRPr="00DE25C2" w:rsidTr="00DE25C2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left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DE25C2" w:rsidRPr="00DE25C2" w:rsidRDefault="00DE25C2" w:rsidP="00345F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3F4A0D" w:rsidRPr="00DE25C2" w:rsidRDefault="003F4A0D" w:rsidP="00EF0DAF">
      <w:pPr>
        <w:spacing w:after="0" w:line="240" w:lineRule="auto"/>
        <w:jc w:val="right"/>
        <w:rPr>
          <w:rFonts w:asciiTheme="minorBidi" w:hAnsiTheme="minorBidi"/>
          <w:cs/>
          <w:lang w:bidi="th-TH"/>
        </w:rPr>
      </w:pPr>
      <w:bookmarkStart w:id="0" w:name="_GoBack"/>
      <w:bookmarkEnd w:id="0"/>
    </w:p>
    <w:sectPr w:rsidR="003F4A0D" w:rsidRPr="00DE25C2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11" w:rsidRDefault="00E26B11" w:rsidP="00C81DB8">
      <w:pPr>
        <w:spacing w:after="0" w:line="240" w:lineRule="auto"/>
      </w:pPr>
      <w:r>
        <w:separator/>
      </w:r>
    </w:p>
  </w:endnote>
  <w:endnote w:type="continuationSeparator" w:id="0">
    <w:p w:rsidR="00E26B11" w:rsidRDefault="00E26B1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11" w:rsidRDefault="00E26B11" w:rsidP="00C81DB8">
      <w:pPr>
        <w:spacing w:after="0" w:line="240" w:lineRule="auto"/>
      </w:pPr>
      <w:r>
        <w:separator/>
      </w:r>
    </w:p>
  </w:footnote>
  <w:footnote w:type="continuationSeparator" w:id="0">
    <w:p w:rsidR="00E26B11" w:rsidRDefault="00E26B1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EA55AD" w:rsidP="00C81DB8">
        <w:pPr>
          <w:pStyle w:val="Header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667047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6704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A6FF2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E314B"/>
    <w:rsid w:val="00313D38"/>
    <w:rsid w:val="003240F6"/>
    <w:rsid w:val="00352D56"/>
    <w:rsid w:val="00353030"/>
    <w:rsid w:val="00357299"/>
    <w:rsid w:val="00367CDE"/>
    <w:rsid w:val="00394708"/>
    <w:rsid w:val="003C25A4"/>
    <w:rsid w:val="003F489A"/>
    <w:rsid w:val="003F4A0D"/>
    <w:rsid w:val="00422EAB"/>
    <w:rsid w:val="004330BD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67047"/>
    <w:rsid w:val="00686AAA"/>
    <w:rsid w:val="006974B7"/>
    <w:rsid w:val="006B37B7"/>
    <w:rsid w:val="006C07C4"/>
    <w:rsid w:val="006C6C22"/>
    <w:rsid w:val="00707AED"/>
    <w:rsid w:val="00712638"/>
    <w:rsid w:val="0073488B"/>
    <w:rsid w:val="00760D0B"/>
    <w:rsid w:val="00761FD0"/>
    <w:rsid w:val="00771FD1"/>
    <w:rsid w:val="00781575"/>
    <w:rsid w:val="007851BE"/>
    <w:rsid w:val="00790214"/>
    <w:rsid w:val="0079234D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A8F"/>
    <w:rsid w:val="00995D16"/>
    <w:rsid w:val="009A11E7"/>
    <w:rsid w:val="009A1805"/>
    <w:rsid w:val="009B06C0"/>
    <w:rsid w:val="009B68CC"/>
    <w:rsid w:val="009B7715"/>
    <w:rsid w:val="009E3910"/>
    <w:rsid w:val="00A05B9B"/>
    <w:rsid w:val="00A10CDA"/>
    <w:rsid w:val="00A13B6C"/>
    <w:rsid w:val="00A47E94"/>
    <w:rsid w:val="00AA7734"/>
    <w:rsid w:val="00AC4ACB"/>
    <w:rsid w:val="00AE6A9D"/>
    <w:rsid w:val="00AF4A06"/>
    <w:rsid w:val="00B03624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149FE"/>
    <w:rsid w:val="00D239AD"/>
    <w:rsid w:val="00D2626C"/>
    <w:rsid w:val="00D3016A"/>
    <w:rsid w:val="00D317AD"/>
    <w:rsid w:val="00D5060E"/>
    <w:rsid w:val="00D51311"/>
    <w:rsid w:val="00DD72A6"/>
    <w:rsid w:val="00DE25C2"/>
    <w:rsid w:val="00E00F3F"/>
    <w:rsid w:val="00E01AA0"/>
    <w:rsid w:val="00E06DC1"/>
    <w:rsid w:val="00E21DD8"/>
    <w:rsid w:val="00E26B11"/>
    <w:rsid w:val="00E279FB"/>
    <w:rsid w:val="00E33AD5"/>
    <w:rsid w:val="00E42DC5"/>
    <w:rsid w:val="00E56012"/>
    <w:rsid w:val="00E668EE"/>
    <w:rsid w:val="00E90756"/>
    <w:rsid w:val="00E97AE3"/>
    <w:rsid w:val="00EA55AD"/>
    <w:rsid w:val="00EA6950"/>
    <w:rsid w:val="00EB5853"/>
    <w:rsid w:val="00EC08A9"/>
    <w:rsid w:val="00EF0DAF"/>
    <w:rsid w:val="00F028A3"/>
    <w:rsid w:val="00F064C0"/>
    <w:rsid w:val="00F5490C"/>
    <w:rsid w:val="00F62F55"/>
    <w:rsid w:val="00F77B70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85138-6E17-46E1-BD2E-5B6574DE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6</Pages>
  <Words>1023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2015-06-05T06:56:00Z</cp:lastPrinted>
  <dcterms:created xsi:type="dcterms:W3CDTF">2015-07-09T16:30:00Z</dcterms:created>
  <dcterms:modified xsi:type="dcterms:W3CDTF">2015-07-09T16:30:00Z</dcterms:modified>
</cp:coreProperties>
</file>